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B8A" w:rsidRDefault="00C15C67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Peter PALMER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fl.1474-5)</w:t>
      </w:r>
    </w:p>
    <w:p w:rsidR="00C15C67" w:rsidRDefault="00C15C67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Cambridge University.</w:t>
      </w:r>
    </w:p>
    <w:p w:rsidR="00C15C67" w:rsidRDefault="00C15C67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15C67" w:rsidRDefault="00C15C67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15C67" w:rsidRDefault="00C15C67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1474-</w:t>
      </w:r>
      <w:proofErr w:type="gramStart"/>
      <w:r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B.Can.L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(Alumni Cantab. vol.1 part 3 p.301)</w:t>
      </w:r>
    </w:p>
    <w:p w:rsidR="00C15C67" w:rsidRDefault="00C15C67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15C67" w:rsidRDefault="00C15C67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15C67" w:rsidRPr="00C15C67" w:rsidRDefault="00C15C67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November 2015</w:t>
      </w:r>
      <w:bookmarkStart w:id="0" w:name="_GoBack"/>
      <w:bookmarkEnd w:id="0"/>
    </w:p>
    <w:sectPr w:rsidR="00C15C67" w:rsidRPr="00C15C6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5C67" w:rsidRDefault="00C15C67" w:rsidP="00564E3C">
      <w:pPr>
        <w:spacing w:after="0" w:line="240" w:lineRule="auto"/>
      </w:pPr>
      <w:r>
        <w:separator/>
      </w:r>
    </w:p>
  </w:endnote>
  <w:endnote w:type="continuationSeparator" w:id="0">
    <w:p w:rsidR="00C15C67" w:rsidRDefault="00C15C67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C15C67">
      <w:rPr>
        <w:rFonts w:ascii="Times New Roman" w:hAnsi="Times New Roman" w:cs="Times New Roman"/>
        <w:noProof/>
        <w:sz w:val="24"/>
        <w:szCs w:val="24"/>
      </w:rPr>
      <w:t>15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5C67" w:rsidRDefault="00C15C67" w:rsidP="00564E3C">
      <w:pPr>
        <w:spacing w:after="0" w:line="240" w:lineRule="auto"/>
      </w:pPr>
      <w:r>
        <w:separator/>
      </w:r>
    </w:p>
  </w:footnote>
  <w:footnote w:type="continuationSeparator" w:id="0">
    <w:p w:rsidR="00C15C67" w:rsidRDefault="00C15C67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5C67"/>
    <w:rsid w:val="00372DC6"/>
    <w:rsid w:val="00564E3C"/>
    <w:rsid w:val="0064591D"/>
    <w:rsid w:val="00C15C67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8B6EBD"/>
  <w15:chartTrackingRefBased/>
  <w15:docId w15:val="{A2FD846C-2884-4D29-BA40-ED36264EBC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4</TotalTime>
  <Pages>1</Pages>
  <Words>20</Words>
  <Characters>119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2015-11-15T19:48:00Z</dcterms:created>
  <dcterms:modified xsi:type="dcterms:W3CDTF">2015-11-15T19:52:00Z</dcterms:modified>
</cp:coreProperties>
</file>